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C034350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BB3C74">
        <w:rPr>
          <w:rFonts w:cstheme="minorHAnsi"/>
          <w:b/>
          <w:lang w:eastAsia="pl-PL"/>
        </w:rPr>
        <w:t>0</w:t>
      </w:r>
      <w:r w:rsidR="00D22F00">
        <w:rPr>
          <w:rFonts w:cstheme="minorHAnsi"/>
          <w:b/>
          <w:lang w:eastAsia="pl-PL"/>
        </w:rPr>
        <w:t>605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D22F00" w:rsidRPr="00D22F00">
        <w:rPr>
          <w:rFonts w:cstheme="minorHAnsi"/>
          <w:b/>
          <w:lang w:eastAsia="pl-PL"/>
        </w:rPr>
        <w:t>Wykonanie dokumentacji projektowej i robót budowlanych w branży elektroenergetycznej w RE Łódź i RE Piotrków Trybunalski, w podziale na 5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466C879C" w14:textId="3F20F09D" w:rsidR="00E5642A" w:rsidRPr="00E5642A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  <w:r>
        <w:rPr>
          <w:rFonts w:cstheme="minorHAnsi"/>
          <w:szCs w:val="18"/>
          <w:lang w:eastAsia="pl-PL"/>
        </w:rPr>
        <w:t>,</w:t>
      </w:r>
    </w:p>
    <w:p w14:paraId="7BEC13C5" w14:textId="77777777" w:rsidR="00E5642A" w:rsidRDefault="00E5642A" w:rsidP="00E5642A">
      <w:pPr>
        <w:pStyle w:val="Akapitzlist"/>
        <w:rPr>
          <w:rFonts w:eastAsia="Verdana" w:cs="Times New Roman"/>
          <w:szCs w:val="18"/>
        </w:rPr>
      </w:pPr>
    </w:p>
    <w:p w14:paraId="38DB1F82" w14:textId="0DF30559" w:rsidR="000D24FD" w:rsidRPr="00262237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2EC246DC" w:rsidR="00262237" w:rsidRDefault="00D22F00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22F0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w RE Łódź i RE Piotrków Trybunalski, w podziale na 5 niezależnych części.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36369378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D22F0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605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73CA"/>
    <w:rsid w:val="00772961"/>
    <w:rsid w:val="007844EB"/>
    <w:rsid w:val="00784DC3"/>
    <w:rsid w:val="00787D9C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94E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POST/DYS/OLD/GZ/00605/2026                        </dmsv2SWPP2ObjectNumber>
    <dmsv2SWPP2SumMD5 xmlns="http://schemas.microsoft.com/sharepoint/v3">26d55d852ed5ec30a0b29b25ffeb40b9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24442510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PR4UJWENCY6Q-469649581-14524</_dlc_DocId>
    <_dlc_DocIdUrl xmlns="a19cb1c7-c5c7-46d4-85ae-d83685407bba">
      <Url>https://swpp2.dms.gkpge.pl/sites/42/_layouts/15/DocIdRedir.aspx?ID=PR4UJWENCY6Q-469649581-14524</Url>
      <Description>PR4UJWENCY6Q-469649581-14524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B02945F-3059-4F4F-974F-ABD4A6E9E53D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9101D3-B476-4065-9434-A02D13F659D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15</cp:revision>
  <cp:lastPrinted>2024-07-15T11:21:00Z</cp:lastPrinted>
  <dcterms:created xsi:type="dcterms:W3CDTF">2025-10-02T08:28:00Z</dcterms:created>
  <dcterms:modified xsi:type="dcterms:W3CDTF">2026-02-26T05:54:00Z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d4bc9284-3d42-4463-a884-016ea7275a13</vt:lpwstr>
  </property>
</Properties>
</file>